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14:paraId="516F9B34" w14:textId="77777777" w:rsidTr="00B16178">
        <w:trPr>
          <w:trHeight w:val="1102"/>
        </w:trPr>
        <w:tc>
          <w:tcPr>
            <w:tcW w:w="1586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77777777" w:rsidR="00710C65" w:rsidRDefault="00962923">
            <w:r>
              <w:t>Mahmudiye Atçılık Meslek Yüksekokulu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77777777"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5E2351E8" w:rsidR="00E415A5" w:rsidRPr="000770A6" w:rsidRDefault="00D37BEF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57EC00EA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576F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F3CD20" w:rsidR="00E415A5" w:rsidRPr="000770A6" w:rsidRDefault="00822FB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09D7105B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50A95327" w:rsidR="00E415A5" w:rsidRPr="000770A6" w:rsidRDefault="00781561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4DF6DDDF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7220CC6A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14:paraId="0EBF7A60" w14:textId="0C25D672"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822F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998E" w14:textId="0110C7ED" w:rsidR="00822FBB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822FB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14:paraId="419DACCC" w14:textId="7BD2772E" w:rsidR="00A80DFE" w:rsidRPr="000770A6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9BA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181F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81887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F54B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FF2BC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00DD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39F7A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5A774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E30AF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8EEF8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421F3B49" w:rsidR="00752B06" w:rsidRDefault="002C4D60">
            <w:r>
              <w:t>ADAPTİF BİNİCİLİK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BC64F5" w14:paraId="598CD832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6E5FFDC1" w:rsidR="00BC64F5" w:rsidRDefault="002C4D60">
            <w:r>
              <w:t>ADAPTİF BİNİCİLİK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BC64F5" w:rsidRDefault="00BC64F5"/>
        </w:tc>
      </w:tr>
      <w:tr w:rsidR="00752B06" w14:paraId="1B5EFB54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752B06" w:rsidRDefault="003C034C">
            <w:r w:rsidRPr="00504AB0">
              <w:rPr>
                <w:b/>
                <w:sz w:val="18"/>
                <w:szCs w:val="18"/>
              </w:rPr>
              <w:t>Kısaltılmış Türkçe 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752B06" w:rsidRDefault="00752B06"/>
        </w:tc>
      </w:tr>
      <w:tr w:rsidR="00752B06" w14:paraId="6E03D7F8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3FF816B8" w:rsidR="00752B06" w:rsidRDefault="002C4D60">
            <w:r>
              <w:t>ADAP.  BİNİCİLİK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752B06" w:rsidRDefault="00752B06"/>
        </w:tc>
      </w:tr>
      <w:tr w:rsidR="00752B06" w14:paraId="624A3C49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</w:t>
            </w:r>
            <w:r w:rsidR="00752B06">
              <w:t xml:space="preserve">  </w:t>
            </w:r>
            <w:r w:rsidR="00752B06"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752B06" w:rsidRDefault="00752B06"/>
        </w:tc>
      </w:tr>
      <w:tr w:rsidR="00752B06" w14:paraId="6F3B2E53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2EDEB6A3" w:rsidR="00752B06" w:rsidRDefault="002C4D60">
            <w:r w:rsidRPr="002C4D60">
              <w:t>ADAPTİVE RİDİNG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752B06" w:rsidRDefault="00752B06"/>
        </w:tc>
      </w:tr>
      <w:tr w:rsidR="00752B06" w14:paraId="0143E699" w14:textId="77777777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752B06" w:rsidRDefault="00752B06"/>
        </w:tc>
      </w:tr>
      <w:tr w:rsidR="00752B06" w14:paraId="07D976A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39B6F8F8" w:rsidR="00752B06" w:rsidRDefault="002C4D60">
            <w:r w:rsidRPr="002C4D60">
              <w:t>ADAP</w:t>
            </w:r>
            <w:r>
              <w:t>.</w:t>
            </w:r>
            <w:r w:rsidRPr="002C4D60">
              <w:t xml:space="preserve"> RİDİNG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752B06" w:rsidRDefault="00752B06"/>
        </w:tc>
      </w:tr>
      <w:tr w:rsidR="00752B06" w14:paraId="039F6EEE" w14:textId="77777777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752B06" w:rsidRDefault="00752B06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77777777"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293D508B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56521436" w:rsidR="00752B06" w:rsidRDefault="002C4D60">
            <w:pPr>
              <w:jc w:val="center"/>
            </w:pPr>
            <w: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3B7A1A5C"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3DD105ED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5A1CEB02" w:rsidR="00504AB0" w:rsidRDefault="00504AB0" w:rsidP="00CF241C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25DE3ED3" w:rsidR="00504AB0" w:rsidRDefault="00504AB0" w:rsidP="00CF241C"/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242CC4E8" w:rsidR="00130F7E" w:rsidRDefault="009500D9" w:rsidP="00CF241C">
            <w:pPr>
              <w:jc w:val="center"/>
            </w:pPr>
            <w:r>
              <w:t>2</w:t>
            </w:r>
            <w:r w:rsidR="00146E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AD45625" w:rsidR="00130F7E" w:rsidRDefault="009500D9" w:rsidP="00CF241C">
            <w:pPr>
              <w:jc w:val="center"/>
            </w:pPr>
            <w:r>
              <w:t>2</w:t>
            </w:r>
            <w:r w:rsidR="00146E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4A09CCEC" w:rsidR="00130F7E" w:rsidRDefault="00D37BEF" w:rsidP="00CF241C">
            <w:pPr>
              <w:jc w:val="center"/>
            </w:pPr>
            <w:r>
              <w:t>X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7A05C2A9" w:rsidR="00130F7E" w:rsidRDefault="00130F7E" w:rsidP="00CF241C">
            <w:pPr>
              <w:jc w:val="center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25D11A8B" w:rsidR="00130F7E" w:rsidRDefault="002C4D60" w:rsidP="00CF241C">
            <w:r>
              <w:t>4</w:t>
            </w:r>
            <w:r w:rsidR="009500D9">
              <w:t>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3242135" w14:textId="77777777" w:rsidR="00DA680F" w:rsidRDefault="00DA680F"/>
          <w:p w14:paraId="719E14B7" w14:textId="4E3F70FC" w:rsidR="00273C68" w:rsidRDefault="00372147">
            <w:r>
              <w:t xml:space="preserve">Teorik </w:t>
            </w:r>
            <w:r w:rsidR="009500D9">
              <w:t xml:space="preserve"> </w:t>
            </w:r>
            <w:r w:rsidR="001576FE">
              <w:t>dersliklerde</w:t>
            </w:r>
            <w:r w:rsidR="009500D9">
              <w:t xml:space="preserve"> 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8906B2" w14:paraId="1FA23DE4" w14:textId="77777777" w:rsidTr="00235A9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27786E69" w:rsidR="008906B2" w:rsidRDefault="008906B2" w:rsidP="008906B2">
            <w:r>
              <w:t>İstanbul Üniversitesi</w:t>
            </w:r>
          </w:p>
        </w:tc>
        <w:tc>
          <w:tcPr>
            <w:tcW w:w="3470" w:type="dxa"/>
            <w:shd w:val="clear" w:color="auto" w:fill="auto"/>
          </w:tcPr>
          <w:p w14:paraId="2F9A8F54" w14:textId="271BC666" w:rsidR="008906B2" w:rsidRDefault="008906B2" w:rsidP="008906B2">
            <w:r w:rsidRPr="008906B2">
              <w:t>ADAPTİF BİNİCİLİK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7960F5" w14:textId="0F8748DA" w:rsidR="008906B2" w:rsidRDefault="008906B2" w:rsidP="008906B2">
            <w:pPr>
              <w:jc w:val="center"/>
            </w:pPr>
            <w: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54029043" w:rsidR="008906B2" w:rsidRPr="00973558" w:rsidRDefault="008906B2" w:rsidP="008906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0165359B" w:rsidR="008906B2" w:rsidRDefault="008906B2" w:rsidP="008906B2">
            <w:pPr>
              <w:jc w:val="center"/>
            </w:pPr>
            <w:r>
              <w:t>X</w:t>
            </w:r>
          </w:p>
        </w:tc>
      </w:tr>
      <w:tr w:rsidR="00372147" w14:paraId="081150E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0525E7B4" w:rsidR="00372147" w:rsidRDefault="00372147" w:rsidP="00372147">
            <w:r>
              <w:t>Kırıkkale Üniversitesi</w:t>
            </w:r>
          </w:p>
        </w:tc>
        <w:tc>
          <w:tcPr>
            <w:tcW w:w="3470" w:type="dxa"/>
            <w:shd w:val="clear" w:color="auto" w:fill="auto"/>
          </w:tcPr>
          <w:p w14:paraId="13C5673F" w14:textId="31586AF9" w:rsidR="00372147" w:rsidRDefault="008906B2" w:rsidP="00372147">
            <w:r w:rsidRPr="008906B2">
              <w:t>ADAPTİF BİNİCİLİK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6A731" w14:textId="2231219A" w:rsidR="00372147" w:rsidRDefault="008906B2" w:rsidP="00372147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280CAF72" w:rsidR="00372147" w:rsidRDefault="00372147" w:rsidP="00372147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09B36BDA" w:rsidR="00372147" w:rsidRDefault="008906B2" w:rsidP="00372147">
            <w:pPr>
              <w:jc w:val="center"/>
            </w:pPr>
            <w:r>
              <w:t>X</w:t>
            </w:r>
          </w:p>
        </w:tc>
      </w:tr>
      <w:tr w:rsidR="00372147" w14:paraId="48088C44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6E6F080D" w:rsidR="00372147" w:rsidRDefault="00372147" w:rsidP="00372147"/>
        </w:tc>
        <w:tc>
          <w:tcPr>
            <w:tcW w:w="3470" w:type="dxa"/>
            <w:shd w:val="clear" w:color="auto" w:fill="auto"/>
          </w:tcPr>
          <w:p w14:paraId="4BC4165A" w14:textId="2B0EB629" w:rsidR="00372147" w:rsidRDefault="00372147" w:rsidP="00372147"/>
        </w:tc>
        <w:tc>
          <w:tcPr>
            <w:tcW w:w="1442" w:type="dxa"/>
            <w:shd w:val="clear" w:color="auto" w:fill="auto"/>
            <w:vAlign w:val="center"/>
          </w:tcPr>
          <w:p w14:paraId="3C9A4972" w14:textId="705C96B6" w:rsidR="00372147" w:rsidRDefault="00372147" w:rsidP="00372147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06007096" w14:textId="1F21D7B2" w:rsidR="00372147" w:rsidRPr="004D2264" w:rsidRDefault="00372147" w:rsidP="00372147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62C4CAE5" w:rsidR="00372147" w:rsidRDefault="00372147" w:rsidP="00372147">
            <w:pPr>
              <w:jc w:val="center"/>
            </w:pPr>
          </w:p>
        </w:tc>
      </w:tr>
      <w:tr w:rsidR="008906B2" w14:paraId="363BBD3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0E835504" w:rsidR="008906B2" w:rsidRDefault="008906B2" w:rsidP="008906B2"/>
        </w:tc>
        <w:tc>
          <w:tcPr>
            <w:tcW w:w="3470" w:type="dxa"/>
            <w:shd w:val="clear" w:color="auto" w:fill="auto"/>
          </w:tcPr>
          <w:p w14:paraId="315025AF" w14:textId="679D0986" w:rsidR="008906B2" w:rsidRDefault="008906B2" w:rsidP="008906B2"/>
        </w:tc>
        <w:tc>
          <w:tcPr>
            <w:tcW w:w="1442" w:type="dxa"/>
            <w:shd w:val="clear" w:color="auto" w:fill="auto"/>
            <w:vAlign w:val="center"/>
          </w:tcPr>
          <w:p w14:paraId="6AC282C3" w14:textId="440DFC83" w:rsidR="008906B2" w:rsidRDefault="008906B2" w:rsidP="008906B2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79C73BB5" w:rsidR="008906B2" w:rsidRDefault="008906B2" w:rsidP="008906B2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47A29A80" w:rsidR="008906B2" w:rsidRDefault="008906B2" w:rsidP="008906B2">
            <w:pPr>
              <w:jc w:val="center"/>
            </w:pPr>
          </w:p>
        </w:tc>
      </w:tr>
      <w:tr w:rsidR="008906B2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8906B2" w:rsidRDefault="008906B2" w:rsidP="008906B2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8906B2" w:rsidRDefault="008906B2" w:rsidP="008906B2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8906B2" w:rsidRDefault="008906B2" w:rsidP="008906B2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8906B2" w:rsidRDefault="008906B2" w:rsidP="008906B2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8906B2" w:rsidRDefault="008906B2" w:rsidP="008906B2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4BA2BECF"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3494CDAA" w:rsidR="00273C68" w:rsidRDefault="00273C68" w:rsidP="00122D38"/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53838E3" w:rsidR="00F659D1" w:rsidRPr="005D3FAC" w:rsidRDefault="005F052B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3F6F1F3A"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250DC61E" w:rsidR="002930D9" w:rsidRPr="00372147" w:rsidRDefault="002930D9"/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  <w:tr w:rsidR="00372147" w:rsidRPr="001C043F" w14:paraId="770D95FE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3575EB65" w14:textId="1C7642C5" w:rsidR="00372147" w:rsidRPr="00372147" w:rsidRDefault="00372147"/>
        </w:tc>
        <w:tc>
          <w:tcPr>
            <w:tcW w:w="2177" w:type="dxa"/>
            <w:shd w:val="clear" w:color="auto" w:fill="auto"/>
            <w:vAlign w:val="center"/>
          </w:tcPr>
          <w:p w14:paraId="07D44FFF" w14:textId="77777777" w:rsidR="00372147" w:rsidRPr="001C043F" w:rsidRDefault="00372147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372147">
        <w:trPr>
          <w:trHeight w:val="454"/>
        </w:trPr>
        <w:tc>
          <w:tcPr>
            <w:tcW w:w="8330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76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372147" w:rsidRPr="001C043F" w14:paraId="2B33F019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5BF551F8" w14:textId="5980E93E" w:rsidR="00372147" w:rsidRPr="001C043F" w:rsidRDefault="00372147" w:rsidP="00372147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6D5684DC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0BD672FA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028EB272" w14:textId="7FEC392F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37607E34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7A1BDBFD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3D05A262" w14:textId="245AB411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1C3360F8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372F31C7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19D36735" w14:textId="46BAAA8B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5E2B1E1D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C0244" w14:textId="77777777" w:rsidR="00B20FA7" w:rsidRDefault="00B20FA7">
      <w:r>
        <w:separator/>
      </w:r>
    </w:p>
  </w:endnote>
  <w:endnote w:type="continuationSeparator" w:id="0">
    <w:p w14:paraId="33664C64" w14:textId="77777777" w:rsidR="00B20FA7" w:rsidRDefault="00B2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BD90E" w14:textId="77777777" w:rsidR="00B20FA7" w:rsidRDefault="00B20FA7">
      <w:r>
        <w:separator/>
      </w:r>
    </w:p>
  </w:footnote>
  <w:footnote w:type="continuationSeparator" w:id="0">
    <w:p w14:paraId="58B7FAE4" w14:textId="77777777" w:rsidR="00B20FA7" w:rsidRDefault="00B20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.35pt;height:20.35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14FE5"/>
    <w:rsid w:val="00022E80"/>
    <w:rsid w:val="0003399B"/>
    <w:rsid w:val="00044190"/>
    <w:rsid w:val="000536BE"/>
    <w:rsid w:val="00053FCE"/>
    <w:rsid w:val="000770A6"/>
    <w:rsid w:val="00083F5B"/>
    <w:rsid w:val="000854EF"/>
    <w:rsid w:val="00095E42"/>
    <w:rsid w:val="000A2239"/>
    <w:rsid w:val="000B2813"/>
    <w:rsid w:val="000B7581"/>
    <w:rsid w:val="000E3CFA"/>
    <w:rsid w:val="0010119B"/>
    <w:rsid w:val="00112FBC"/>
    <w:rsid w:val="00122D38"/>
    <w:rsid w:val="00130F7E"/>
    <w:rsid w:val="00135AA9"/>
    <w:rsid w:val="00146EAB"/>
    <w:rsid w:val="0015238B"/>
    <w:rsid w:val="001576FE"/>
    <w:rsid w:val="0016044C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C4D60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72147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27B71"/>
    <w:rsid w:val="004400A0"/>
    <w:rsid w:val="00454651"/>
    <w:rsid w:val="00460A3D"/>
    <w:rsid w:val="00471139"/>
    <w:rsid w:val="00480F0E"/>
    <w:rsid w:val="004845EE"/>
    <w:rsid w:val="0049725B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052B"/>
    <w:rsid w:val="005F4644"/>
    <w:rsid w:val="0060510E"/>
    <w:rsid w:val="00621C57"/>
    <w:rsid w:val="0062587C"/>
    <w:rsid w:val="006259D1"/>
    <w:rsid w:val="00633246"/>
    <w:rsid w:val="00635354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81561"/>
    <w:rsid w:val="007964E7"/>
    <w:rsid w:val="007E24FA"/>
    <w:rsid w:val="007F58CB"/>
    <w:rsid w:val="007F7A0F"/>
    <w:rsid w:val="00813DBB"/>
    <w:rsid w:val="00814D86"/>
    <w:rsid w:val="00821BC8"/>
    <w:rsid w:val="00822FBB"/>
    <w:rsid w:val="00872B1A"/>
    <w:rsid w:val="008906B2"/>
    <w:rsid w:val="008C794A"/>
    <w:rsid w:val="008E7409"/>
    <w:rsid w:val="008E772D"/>
    <w:rsid w:val="008F0219"/>
    <w:rsid w:val="0091147F"/>
    <w:rsid w:val="00914D51"/>
    <w:rsid w:val="00915185"/>
    <w:rsid w:val="00925428"/>
    <w:rsid w:val="009338B5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A721F"/>
    <w:rsid w:val="00AC11DA"/>
    <w:rsid w:val="00B13C14"/>
    <w:rsid w:val="00B16178"/>
    <w:rsid w:val="00B20FA7"/>
    <w:rsid w:val="00B5167A"/>
    <w:rsid w:val="00B54369"/>
    <w:rsid w:val="00B75D90"/>
    <w:rsid w:val="00B772A1"/>
    <w:rsid w:val="00B92D56"/>
    <w:rsid w:val="00B949BC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E7DD4"/>
    <w:rsid w:val="00CF219B"/>
    <w:rsid w:val="00CF241C"/>
    <w:rsid w:val="00D16485"/>
    <w:rsid w:val="00D360E6"/>
    <w:rsid w:val="00D37BEF"/>
    <w:rsid w:val="00D439B4"/>
    <w:rsid w:val="00D50AC9"/>
    <w:rsid w:val="00D7008D"/>
    <w:rsid w:val="00D82213"/>
    <w:rsid w:val="00D86DD4"/>
    <w:rsid w:val="00D921CE"/>
    <w:rsid w:val="00D97BA0"/>
    <w:rsid w:val="00DA680F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4E0B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34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16</cp:revision>
  <cp:lastPrinted>2005-07-08T14:54:00Z</cp:lastPrinted>
  <dcterms:created xsi:type="dcterms:W3CDTF">2022-09-05T13:39:00Z</dcterms:created>
  <dcterms:modified xsi:type="dcterms:W3CDTF">2024-07-29T17:55:00Z</dcterms:modified>
</cp:coreProperties>
</file>